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6D" w:rsidRPr="004A6642" w:rsidRDefault="008C306D" w:rsidP="001363D7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5160" r:id="rId5"/>
        </w:object>
      </w:r>
    </w:p>
    <w:p w:rsidR="008C306D" w:rsidRPr="004A6642" w:rsidRDefault="008C306D" w:rsidP="001363D7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8C306D" w:rsidRPr="004A6642" w:rsidRDefault="008C306D" w:rsidP="001363D7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8C306D" w:rsidRPr="004A6642" w:rsidRDefault="008C306D" w:rsidP="001363D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8C306D" w:rsidRPr="004A6642" w:rsidRDefault="008C306D" w:rsidP="001363D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8C306D" w:rsidRPr="00F30895" w:rsidRDefault="008C306D" w:rsidP="001363D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8C306D" w:rsidRPr="004A6642" w:rsidRDefault="008C306D" w:rsidP="001363D7">
      <w:pPr>
        <w:jc w:val="center"/>
        <w:rPr>
          <w:b/>
          <w:i/>
          <w:color w:val="000000"/>
          <w:sz w:val="28"/>
        </w:rPr>
      </w:pPr>
    </w:p>
    <w:p w:rsidR="008C306D" w:rsidRPr="004A6642" w:rsidRDefault="008C306D" w:rsidP="001363D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8C306D" w:rsidRDefault="008C306D" w:rsidP="001363D7">
      <w:pPr>
        <w:rPr>
          <w:b/>
          <w:color w:val="000000"/>
        </w:rPr>
      </w:pPr>
    </w:p>
    <w:p w:rsidR="008C306D" w:rsidRPr="00571A2B" w:rsidRDefault="008C306D" w:rsidP="004C1971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27</w:t>
      </w:r>
    </w:p>
    <w:p w:rsidR="008C306D" w:rsidRPr="004A6642" w:rsidRDefault="008C306D" w:rsidP="001363D7">
      <w:pPr>
        <w:rPr>
          <w:color w:val="000000"/>
        </w:rPr>
      </w:pPr>
    </w:p>
    <w:p w:rsidR="008C306D" w:rsidRPr="00891B68" w:rsidRDefault="008C306D" w:rsidP="001363D7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1,8000 га"/>
        </w:smartTagPr>
        <w:r w:rsidRPr="00891B68">
          <w:rPr>
            <w:color w:val="000000"/>
            <w:sz w:val="28"/>
            <w:szCs w:val="28"/>
          </w:rPr>
          <w:t xml:space="preserve">21,8000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8C306D" w:rsidRPr="00891B68" w:rsidRDefault="008C306D" w:rsidP="004211FB">
      <w:pPr>
        <w:pStyle w:val="NoSpacing"/>
        <w:rPr>
          <w:color w:val="000000"/>
          <w:sz w:val="28"/>
          <w:szCs w:val="28"/>
        </w:rPr>
      </w:pPr>
    </w:p>
    <w:p w:rsidR="008C306D" w:rsidRPr="004A6642" w:rsidRDefault="008C306D" w:rsidP="001363D7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1,8000 га"/>
        </w:smartTagPr>
        <w:r>
          <w:rPr>
            <w:color w:val="000000"/>
            <w:sz w:val="28"/>
            <w:szCs w:val="28"/>
          </w:rPr>
          <w:t xml:space="preserve">21,8000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2324285700:04:030:0001, що знаходиться в оренді ТОВ </w:t>
      </w:r>
      <w:r w:rsidRPr="001363D7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1363D7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8C306D" w:rsidRPr="004A6642" w:rsidRDefault="008C306D" w:rsidP="001363D7">
      <w:pPr>
        <w:pStyle w:val="NoSpacing"/>
        <w:ind w:firstLine="709"/>
        <w:rPr>
          <w:color w:val="000000"/>
          <w:sz w:val="28"/>
          <w:szCs w:val="28"/>
        </w:rPr>
      </w:pPr>
    </w:p>
    <w:p w:rsidR="008C306D" w:rsidRPr="004A6642" w:rsidRDefault="008C306D" w:rsidP="001363D7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1,8000 га"/>
        </w:smartTagPr>
        <w:r>
          <w:rPr>
            <w:color w:val="000000"/>
            <w:sz w:val="28"/>
            <w:szCs w:val="28"/>
          </w:rPr>
          <w:t xml:space="preserve">21,8000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2324285700:04:030:0001,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8C306D" w:rsidRPr="004A6642" w:rsidRDefault="008C306D" w:rsidP="001363D7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8C306D" w:rsidRPr="004A6642" w:rsidRDefault="008C306D" w:rsidP="001363D7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8C306D" w:rsidRPr="004A6642" w:rsidRDefault="008C306D" w:rsidP="001363D7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8C306D" w:rsidRDefault="008C306D" w:rsidP="001363D7">
      <w:pPr>
        <w:pStyle w:val="NoSpacing"/>
        <w:ind w:firstLine="709"/>
        <w:rPr>
          <w:color w:val="000000"/>
          <w:sz w:val="28"/>
          <w:szCs w:val="28"/>
        </w:rPr>
      </w:pPr>
    </w:p>
    <w:p w:rsidR="008C306D" w:rsidRPr="004A6642" w:rsidRDefault="008C306D" w:rsidP="001363D7">
      <w:pPr>
        <w:pStyle w:val="NoSpacing"/>
        <w:ind w:firstLine="709"/>
        <w:rPr>
          <w:color w:val="000000"/>
          <w:sz w:val="28"/>
          <w:szCs w:val="28"/>
        </w:rPr>
      </w:pPr>
    </w:p>
    <w:p w:rsidR="008C306D" w:rsidRDefault="008C306D" w:rsidP="001363D7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О.П.Покутній</w:t>
      </w:r>
    </w:p>
    <w:sectPr w:rsidR="008C306D" w:rsidSect="004C1971">
      <w:pgSz w:w="11906" w:h="16838"/>
      <w:pgMar w:top="1134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3D7"/>
    <w:rsid w:val="001363D7"/>
    <w:rsid w:val="00331F26"/>
    <w:rsid w:val="00380D8D"/>
    <w:rsid w:val="004211FB"/>
    <w:rsid w:val="00483AA8"/>
    <w:rsid w:val="004A6642"/>
    <w:rsid w:val="004C1971"/>
    <w:rsid w:val="0054138A"/>
    <w:rsid w:val="00571A2B"/>
    <w:rsid w:val="006953B1"/>
    <w:rsid w:val="00715E9F"/>
    <w:rsid w:val="00756BB3"/>
    <w:rsid w:val="00891B68"/>
    <w:rsid w:val="008C306D"/>
    <w:rsid w:val="00A72586"/>
    <w:rsid w:val="00AC2627"/>
    <w:rsid w:val="00CF4522"/>
    <w:rsid w:val="00DA3798"/>
    <w:rsid w:val="00E574E5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3D7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63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63D7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363D7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63D7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63D7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363D7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363D7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363D7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1363D7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1363D7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1363D7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1364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2018-05-29T07:32:00Z</cp:lastPrinted>
  <dcterms:created xsi:type="dcterms:W3CDTF">2018-05-15T05:15:00Z</dcterms:created>
  <dcterms:modified xsi:type="dcterms:W3CDTF">2018-05-29T07:33:00Z</dcterms:modified>
</cp:coreProperties>
</file>